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9C668" w14:textId="77777777" w:rsidR="000B7649" w:rsidRDefault="000B7649" w:rsidP="000B7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MASLY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2BD6E55" w14:textId="77777777" w:rsidR="000B7649" w:rsidRDefault="000B7649" w:rsidP="000B7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Tregony</w:t>
      </w:r>
      <w:proofErr w:type="spellEnd"/>
      <w:r>
        <w:rPr>
          <w:rFonts w:ascii="Times New Roman" w:hAnsi="Times New Roman" w:cs="Times New Roman"/>
        </w:rPr>
        <w:t>, Cornwall. Gentleman.</w:t>
      </w:r>
    </w:p>
    <w:p w14:paraId="583E7198" w14:textId="77777777" w:rsidR="000B7649" w:rsidRDefault="000B7649" w:rsidP="000B7649">
      <w:pPr>
        <w:rPr>
          <w:rFonts w:ascii="Times New Roman" w:hAnsi="Times New Roman" w:cs="Times New Roman"/>
        </w:rPr>
      </w:pPr>
    </w:p>
    <w:p w14:paraId="6E98AF54" w14:textId="77777777" w:rsidR="000B7649" w:rsidRDefault="000B7649" w:rsidP="000B7649">
      <w:pPr>
        <w:rPr>
          <w:rFonts w:ascii="Times New Roman" w:hAnsi="Times New Roman" w:cs="Times New Roman"/>
        </w:rPr>
      </w:pPr>
    </w:p>
    <w:p w14:paraId="728B24EB" w14:textId="77777777" w:rsidR="000B7649" w:rsidRDefault="000B7649" w:rsidP="000B7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Poyle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Poyle</w:t>
      </w:r>
      <w:proofErr w:type="spellEnd"/>
      <w:r>
        <w:rPr>
          <w:rFonts w:ascii="Times New Roman" w:hAnsi="Times New Roman" w:cs="Times New Roman"/>
        </w:rPr>
        <w:t xml:space="preserve">(q.v.), as the executors of Robert </w:t>
      </w:r>
      <w:proofErr w:type="spellStart"/>
      <w:r>
        <w:rPr>
          <w:rFonts w:ascii="Times New Roman" w:hAnsi="Times New Roman" w:cs="Times New Roman"/>
        </w:rPr>
        <w:t>Poyle</w:t>
      </w:r>
      <w:proofErr w:type="spellEnd"/>
    </w:p>
    <w:p w14:paraId="5F1451DE" w14:textId="77777777" w:rsidR="000B7649" w:rsidRDefault="000B7649" w:rsidP="000B764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Tregony</w:t>
      </w:r>
      <w:proofErr w:type="spellEnd"/>
      <w:r>
        <w:rPr>
          <w:rFonts w:ascii="Times New Roman" w:hAnsi="Times New Roman" w:cs="Times New Roman"/>
        </w:rPr>
        <w:t xml:space="preserve">(q.v.), brought a plaint of debt against him, John </w:t>
      </w:r>
      <w:proofErr w:type="spellStart"/>
      <w:r>
        <w:rPr>
          <w:rFonts w:ascii="Times New Roman" w:hAnsi="Times New Roman" w:cs="Times New Roman"/>
        </w:rPr>
        <w:t>Oby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29958D4A" w14:textId="77777777" w:rsidR="000B7649" w:rsidRDefault="000B7649" w:rsidP="000B764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Penryn(q.v.) and Thomas </w:t>
      </w:r>
      <w:proofErr w:type="spellStart"/>
      <w:r>
        <w:rPr>
          <w:rFonts w:ascii="Times New Roman" w:hAnsi="Times New Roman" w:cs="Times New Roman"/>
        </w:rPr>
        <w:t>Trebysam</w:t>
      </w:r>
      <w:proofErr w:type="spellEnd"/>
      <w:r>
        <w:rPr>
          <w:rFonts w:ascii="Times New Roman" w:hAnsi="Times New Roman" w:cs="Times New Roman"/>
        </w:rPr>
        <w:t xml:space="preserve"> of Penryn(q.v.).</w:t>
      </w:r>
    </w:p>
    <w:p w14:paraId="695A08FA" w14:textId="77777777" w:rsidR="000B7649" w:rsidRDefault="000B7649" w:rsidP="000B764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E174865" w14:textId="77777777" w:rsidR="000B7649" w:rsidRDefault="000B7649" w:rsidP="000B7649">
      <w:pPr>
        <w:rPr>
          <w:rFonts w:ascii="Times New Roman" w:hAnsi="Times New Roman" w:cs="Times New Roman"/>
        </w:rPr>
      </w:pPr>
    </w:p>
    <w:p w14:paraId="1E4121E9" w14:textId="77777777" w:rsidR="000B7649" w:rsidRDefault="000B7649" w:rsidP="000B7649">
      <w:pPr>
        <w:rPr>
          <w:rFonts w:ascii="Times New Roman" w:hAnsi="Times New Roman" w:cs="Times New Roman"/>
        </w:rPr>
      </w:pPr>
    </w:p>
    <w:p w14:paraId="43BEAB9B" w14:textId="77777777" w:rsidR="000B7649" w:rsidRDefault="000B7649" w:rsidP="000B76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October 2018</w:t>
      </w:r>
    </w:p>
    <w:p w14:paraId="144B1975" w14:textId="77777777" w:rsidR="006B2F86" w:rsidRPr="00E71FC3" w:rsidRDefault="000B76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CB2AB" w14:textId="77777777" w:rsidR="000B7649" w:rsidRDefault="000B7649" w:rsidP="00E71FC3">
      <w:r>
        <w:separator/>
      </w:r>
    </w:p>
  </w:endnote>
  <w:endnote w:type="continuationSeparator" w:id="0">
    <w:p w14:paraId="4D1C45F7" w14:textId="77777777" w:rsidR="000B7649" w:rsidRDefault="000B764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0D1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C5B2C" w14:textId="77777777" w:rsidR="000B7649" w:rsidRDefault="000B7649" w:rsidP="00E71FC3">
      <w:r>
        <w:separator/>
      </w:r>
    </w:p>
  </w:footnote>
  <w:footnote w:type="continuationSeparator" w:id="0">
    <w:p w14:paraId="5B86B214" w14:textId="77777777" w:rsidR="000B7649" w:rsidRDefault="000B764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649"/>
    <w:rsid w:val="000B764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68F85"/>
  <w15:chartTrackingRefBased/>
  <w15:docId w15:val="{D3FF201B-43F0-493A-8FFC-146E000A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64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B76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2018-11-13T20:19:00Z</dcterms:created>
  <dcterms:modified xsi:type="dcterms:W3CDTF">2018-11-13T20:20:00Z</dcterms:modified>
</cp:coreProperties>
</file>